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70836B" w14:textId="77777777" w:rsidR="00BD54B4" w:rsidRDefault="00F26FE1">
      <w:pPr>
        <w:pStyle w:val="p0"/>
        <w:autoSpaceDN w:val="0"/>
        <w:spacing w:line="360" w:lineRule="atLeast"/>
        <w:jc w:val="center"/>
        <w:rPr>
          <w:sz w:val="44"/>
          <w:szCs w:val="44"/>
        </w:rPr>
      </w:pPr>
      <w:r>
        <w:rPr>
          <w:rFonts w:hint="eastAsia"/>
          <w:sz w:val="44"/>
          <w:szCs w:val="44"/>
        </w:rPr>
        <w:t>【</w:t>
      </w:r>
      <w:r>
        <w:rPr>
          <w:rFonts w:hint="eastAsia"/>
          <w:color w:val="000000"/>
          <w:sz w:val="44"/>
          <w:szCs w:val="44"/>
        </w:rPr>
        <w:t>延緩公告申請書</w:t>
      </w:r>
      <w:r>
        <w:rPr>
          <w:rFonts w:hint="eastAsia"/>
          <w:sz w:val="44"/>
          <w:szCs w:val="44"/>
        </w:rPr>
        <w:t>】</w:t>
      </w:r>
    </w:p>
    <w:p w14:paraId="306E5D8A" w14:textId="77777777" w:rsidR="00BD54B4" w:rsidRDefault="00BD54B4">
      <w:pPr>
        <w:pStyle w:val="p0"/>
        <w:autoSpaceDN w:val="0"/>
        <w:spacing w:line="360" w:lineRule="atLeast"/>
        <w:rPr>
          <w:sz w:val="24"/>
          <w:szCs w:val="24"/>
        </w:rPr>
      </w:pPr>
    </w:p>
    <w:p w14:paraId="15073D6B" w14:textId="77777777" w:rsidR="00BD54B4" w:rsidRDefault="00F26FE1">
      <w:pPr>
        <w:pStyle w:val="p0"/>
        <w:autoSpaceDN w:val="0"/>
        <w:spacing w:line="360" w:lineRule="atLeast"/>
        <w:rPr>
          <w:sz w:val="24"/>
          <w:szCs w:val="24"/>
        </w:rPr>
      </w:pPr>
      <w:r>
        <w:rPr>
          <w:rFonts w:hint="eastAsia"/>
          <w:sz w:val="24"/>
          <w:szCs w:val="24"/>
        </w:rPr>
        <w:t xml:space="preserve">【案由】　　　　　　　　　　　</w:t>
      </w:r>
      <w:r>
        <w:rPr>
          <w:sz w:val="24"/>
          <w:szCs w:val="24"/>
        </w:rPr>
        <w:t>22000</w:t>
      </w:r>
    </w:p>
    <w:p w14:paraId="51CBF3E2" w14:textId="77777777" w:rsidR="00BD54B4" w:rsidRDefault="00F26FE1">
      <w:pPr>
        <w:pStyle w:val="p0"/>
        <w:autoSpaceDN w:val="0"/>
        <w:spacing w:line="360" w:lineRule="atLeast"/>
        <w:rPr>
          <w:sz w:val="24"/>
          <w:szCs w:val="24"/>
        </w:rPr>
      </w:pPr>
      <w:r>
        <w:rPr>
          <w:rFonts w:hint="eastAsia"/>
          <w:sz w:val="24"/>
          <w:szCs w:val="24"/>
        </w:rPr>
        <w:t xml:space="preserve">【申請案號】　　　　　　　　　</w:t>
      </w:r>
    </w:p>
    <w:p w14:paraId="1857FFEB" w14:textId="77777777" w:rsidR="00BD54B4" w:rsidRDefault="00F26FE1">
      <w:pPr>
        <w:pStyle w:val="p0"/>
        <w:autoSpaceDN w:val="0"/>
        <w:spacing w:line="360" w:lineRule="atLeast"/>
        <w:rPr>
          <w:sz w:val="24"/>
          <w:szCs w:val="24"/>
        </w:rPr>
      </w:pPr>
      <w:r>
        <w:rPr>
          <w:rFonts w:hint="eastAsia"/>
          <w:sz w:val="24"/>
          <w:szCs w:val="24"/>
        </w:rPr>
        <w:t xml:space="preserve">【事務所或申請人案件編號】　　</w:t>
      </w:r>
    </w:p>
    <w:p w14:paraId="0301938C" w14:textId="77777777" w:rsidR="00BD54B4" w:rsidRDefault="00BD54B4">
      <w:pPr>
        <w:pStyle w:val="p0"/>
        <w:autoSpaceDN w:val="0"/>
        <w:spacing w:line="360" w:lineRule="atLeast"/>
        <w:rPr>
          <w:sz w:val="24"/>
          <w:szCs w:val="24"/>
        </w:rPr>
      </w:pPr>
    </w:p>
    <w:p w14:paraId="6E8605AC" w14:textId="77777777" w:rsidR="00BD54B4" w:rsidRDefault="00F26FE1">
      <w:pPr>
        <w:pStyle w:val="p0"/>
        <w:numPr>
          <w:ilvl w:val="0"/>
          <w:numId w:val="2"/>
        </w:numPr>
        <w:autoSpaceDN w:val="0"/>
        <w:spacing w:line="360" w:lineRule="atLeast"/>
        <w:rPr>
          <w:sz w:val="24"/>
          <w:szCs w:val="24"/>
        </w:rPr>
      </w:pPr>
      <w:r>
        <w:rPr>
          <w:rFonts w:hint="eastAsia"/>
          <w:sz w:val="24"/>
          <w:szCs w:val="24"/>
        </w:rPr>
        <w:t xml:space="preserve">　</w:t>
      </w:r>
    </w:p>
    <w:p w14:paraId="269490F3" w14:textId="77777777" w:rsidR="00BD54B4" w:rsidRDefault="00F26FE1">
      <w:pPr>
        <w:pStyle w:val="p0"/>
        <w:autoSpaceDN w:val="0"/>
        <w:spacing w:line="360" w:lineRule="atLeast"/>
        <w:rPr>
          <w:sz w:val="24"/>
          <w:szCs w:val="24"/>
        </w:rPr>
      </w:pPr>
      <w:r>
        <w:rPr>
          <w:rFonts w:hint="eastAsia"/>
          <w:sz w:val="24"/>
          <w:szCs w:val="24"/>
        </w:rPr>
        <w:t xml:space="preserve">　　【國籍】　　　　　　　　　</w:t>
      </w:r>
    </w:p>
    <w:p w14:paraId="2C896F41" w14:textId="77777777" w:rsidR="00BD54B4" w:rsidRDefault="00F26FE1">
      <w:pPr>
        <w:pStyle w:val="p0"/>
        <w:autoSpaceDN w:val="0"/>
        <w:spacing w:line="360" w:lineRule="atLeast"/>
        <w:rPr>
          <w:sz w:val="24"/>
          <w:szCs w:val="24"/>
        </w:rPr>
      </w:pPr>
      <w:r>
        <w:rPr>
          <w:rFonts w:hint="eastAsia"/>
          <w:sz w:val="24"/>
          <w:szCs w:val="24"/>
        </w:rPr>
        <w:t xml:space="preserve">　　【中文姓名】　　　　　　　</w:t>
      </w:r>
    </w:p>
    <w:p w14:paraId="2F7DD433" w14:textId="77777777" w:rsidR="00BD54B4" w:rsidRDefault="00F26FE1">
      <w:pPr>
        <w:pStyle w:val="p0"/>
        <w:autoSpaceDN w:val="0"/>
        <w:spacing w:line="360" w:lineRule="atLeast"/>
        <w:rPr>
          <w:sz w:val="24"/>
          <w:szCs w:val="24"/>
        </w:rPr>
      </w:pPr>
      <w:r>
        <w:rPr>
          <w:rFonts w:hint="eastAsia"/>
          <w:sz w:val="24"/>
          <w:szCs w:val="24"/>
        </w:rPr>
        <w:t xml:space="preserve">　　【英文姓名】　　　　　　　</w:t>
      </w:r>
    </w:p>
    <w:p w14:paraId="09427C3A" w14:textId="77777777" w:rsidR="00BD54B4" w:rsidRDefault="00F26FE1">
      <w:pPr>
        <w:pStyle w:val="p0"/>
        <w:autoSpaceDN w:val="0"/>
        <w:spacing w:line="360" w:lineRule="atLeast"/>
        <w:rPr>
          <w:sz w:val="24"/>
          <w:szCs w:val="24"/>
        </w:rPr>
      </w:pPr>
      <w:r>
        <w:rPr>
          <w:rFonts w:hint="eastAsia"/>
          <w:sz w:val="24"/>
          <w:szCs w:val="24"/>
        </w:rPr>
        <w:t xml:space="preserve">　　【中文名稱】　　　　　　　</w:t>
      </w:r>
    </w:p>
    <w:p w14:paraId="56A46C6D" w14:textId="77777777" w:rsidR="00BD54B4" w:rsidRDefault="00F26FE1">
      <w:pPr>
        <w:pStyle w:val="p0"/>
        <w:autoSpaceDN w:val="0"/>
        <w:spacing w:line="360" w:lineRule="atLeast"/>
        <w:rPr>
          <w:sz w:val="24"/>
          <w:szCs w:val="24"/>
        </w:rPr>
      </w:pPr>
      <w:r>
        <w:rPr>
          <w:rFonts w:hint="eastAsia"/>
          <w:sz w:val="24"/>
          <w:szCs w:val="24"/>
        </w:rPr>
        <w:t xml:space="preserve">　　【英文名稱】　　　　　　　</w:t>
      </w:r>
    </w:p>
    <w:p w14:paraId="7CE063A4" w14:textId="77777777" w:rsidR="00BD54B4" w:rsidRDefault="00BD54B4">
      <w:pPr>
        <w:pStyle w:val="p0"/>
        <w:autoSpaceDN w:val="0"/>
        <w:spacing w:line="360" w:lineRule="atLeast"/>
        <w:rPr>
          <w:sz w:val="24"/>
          <w:szCs w:val="24"/>
        </w:rPr>
      </w:pPr>
    </w:p>
    <w:p w14:paraId="475B86CF" w14:textId="77777777" w:rsidR="00BD54B4" w:rsidRDefault="00F26FE1">
      <w:pPr>
        <w:pStyle w:val="p0"/>
        <w:numPr>
          <w:ilvl w:val="0"/>
          <w:numId w:val="4"/>
        </w:numPr>
        <w:autoSpaceDN w:val="0"/>
        <w:spacing w:line="360" w:lineRule="atLeast"/>
        <w:rPr>
          <w:sz w:val="24"/>
          <w:szCs w:val="24"/>
        </w:rPr>
      </w:pPr>
      <w:r>
        <w:rPr>
          <w:rFonts w:hint="eastAsia"/>
          <w:sz w:val="24"/>
          <w:szCs w:val="24"/>
        </w:rPr>
        <w:t xml:space="preserve">　</w:t>
      </w:r>
    </w:p>
    <w:p w14:paraId="1D4F9356" w14:textId="77777777" w:rsidR="00BD54B4" w:rsidRDefault="00F26FE1">
      <w:pPr>
        <w:pStyle w:val="p0"/>
        <w:autoSpaceDN w:val="0"/>
        <w:spacing w:line="360" w:lineRule="atLeast"/>
        <w:rPr>
          <w:sz w:val="24"/>
          <w:szCs w:val="24"/>
        </w:rPr>
      </w:pPr>
      <w:r>
        <w:rPr>
          <w:rFonts w:hint="eastAsia"/>
          <w:sz w:val="24"/>
          <w:szCs w:val="24"/>
        </w:rPr>
        <w:t xml:space="preserve">　　【中文姓名】　　　　　　　</w:t>
      </w:r>
    </w:p>
    <w:p w14:paraId="10D3FF72" w14:textId="77777777" w:rsidR="00BD54B4" w:rsidRDefault="00BD54B4">
      <w:pPr>
        <w:pStyle w:val="p0"/>
        <w:autoSpaceDN w:val="0"/>
        <w:spacing w:line="360" w:lineRule="atLeast"/>
        <w:rPr>
          <w:sz w:val="24"/>
          <w:szCs w:val="24"/>
        </w:rPr>
      </w:pPr>
    </w:p>
    <w:p w14:paraId="2FFB6A8B" w14:textId="77777777" w:rsidR="00BD54B4" w:rsidRDefault="00F26FE1">
      <w:pPr>
        <w:pStyle w:val="p0"/>
        <w:autoSpaceDN w:val="0"/>
        <w:spacing w:line="360" w:lineRule="atLeast"/>
        <w:rPr>
          <w:rFonts w:ascii="新細明體" w:hAnsi="新細明體"/>
          <w:color w:val="000000" w:themeColor="text1"/>
          <w:sz w:val="24"/>
          <w:szCs w:val="24"/>
        </w:rPr>
      </w:pPr>
      <w:r>
        <w:rPr>
          <w:rFonts w:ascii="新細明體" w:hAnsi="新細明體" w:hint="eastAsia"/>
          <w:color w:val="000000" w:themeColor="text1"/>
          <w:sz w:val="24"/>
          <w:szCs w:val="24"/>
        </w:rPr>
        <w:t>【申請延緩公告】應於辦理領證時同時提出</w:t>
      </w:r>
    </w:p>
    <w:p w14:paraId="5B331DD4" w14:textId="77777777" w:rsidR="00BD54B4" w:rsidRDefault="00F26FE1">
      <w:pPr>
        <w:pStyle w:val="p0"/>
        <w:autoSpaceDN w:val="0"/>
        <w:spacing w:line="360" w:lineRule="atLeast"/>
        <w:rPr>
          <w:sz w:val="24"/>
          <w:szCs w:val="24"/>
        </w:rPr>
      </w:pPr>
      <w:r>
        <w:rPr>
          <w:rFonts w:ascii="新細明體" w:hAnsi="新細明體" w:hint="eastAsia"/>
          <w:color w:val="000000" w:themeColor="text1"/>
          <w:sz w:val="24"/>
          <w:szCs w:val="24"/>
        </w:rPr>
        <w:t xml:space="preserve">　　【延緩公告期限-月份數】　　1/2/3/4/5/6</w:t>
      </w:r>
    </w:p>
    <w:p w14:paraId="6BE3671F" w14:textId="77777777" w:rsidR="00BA5708" w:rsidRDefault="00BA5708" w:rsidP="00BA5708">
      <w:pPr>
        <w:pStyle w:val="p0"/>
        <w:autoSpaceDN w:val="0"/>
        <w:spacing w:line="360" w:lineRule="atLeast"/>
        <w:rPr>
          <w:sz w:val="24"/>
          <w:szCs w:val="24"/>
        </w:rPr>
      </w:pPr>
    </w:p>
    <w:p w14:paraId="0DF80753" w14:textId="77777777" w:rsidR="00BA5708" w:rsidRDefault="00BA5708" w:rsidP="00BA5708">
      <w:pPr>
        <w:pStyle w:val="p0"/>
        <w:autoSpaceDN w:val="0"/>
        <w:spacing w:line="360" w:lineRule="atLeast"/>
        <w:rPr>
          <w:sz w:val="24"/>
          <w:szCs w:val="24"/>
        </w:rPr>
      </w:pPr>
      <w:r>
        <w:rPr>
          <w:rFonts w:hint="eastAsia"/>
          <w:sz w:val="24"/>
          <w:szCs w:val="24"/>
        </w:rPr>
        <w:t>【繳費資訊】</w:t>
      </w:r>
    </w:p>
    <w:p w14:paraId="7F3DC6C0" w14:textId="77777777" w:rsidR="00BA5708" w:rsidRDefault="00BA5708" w:rsidP="00BA5708">
      <w:pPr>
        <w:pStyle w:val="p0"/>
        <w:autoSpaceDN w:val="0"/>
        <w:spacing w:line="360" w:lineRule="atLeast"/>
        <w:rPr>
          <w:sz w:val="24"/>
          <w:szCs w:val="24"/>
        </w:rPr>
      </w:pPr>
      <w:r>
        <w:rPr>
          <w:rFonts w:hint="eastAsia"/>
          <w:sz w:val="24"/>
          <w:szCs w:val="24"/>
        </w:rPr>
        <w:t xml:space="preserve">　　【繳費金額】　　　　　　　</w:t>
      </w:r>
    </w:p>
    <w:p w14:paraId="089DECAD" w14:textId="1E11EAD3" w:rsidR="00BA5708" w:rsidRPr="00BA5708" w:rsidRDefault="00BA5708" w:rsidP="00BA5708">
      <w:pPr>
        <w:pStyle w:val="p0"/>
        <w:autoSpaceDN w:val="0"/>
        <w:spacing w:line="360" w:lineRule="atLeast"/>
        <w:rPr>
          <w:sz w:val="24"/>
          <w:szCs w:val="24"/>
        </w:rPr>
      </w:pPr>
      <w:r>
        <w:rPr>
          <w:rFonts w:hint="eastAsia"/>
          <w:sz w:val="24"/>
          <w:szCs w:val="24"/>
        </w:rPr>
        <w:t xml:space="preserve">　　【收據抬頭】　　　　　　　</w:t>
      </w:r>
    </w:p>
    <w:p w14:paraId="2454FFBB" w14:textId="77777777" w:rsidR="00BA5708" w:rsidRDefault="00BA5708">
      <w:pPr>
        <w:rPr>
          <w:color w:val="000000"/>
        </w:rPr>
      </w:pPr>
    </w:p>
    <w:p w14:paraId="530C24DB" w14:textId="2705125B" w:rsidR="00BD54B4" w:rsidRDefault="00F26FE1">
      <w:pPr>
        <w:rPr>
          <w:rFonts w:ascii="Calibri" w:hAnsi="Calibri" w:cs="Calibri"/>
          <w:color w:val="000000"/>
        </w:rPr>
      </w:pPr>
      <w:r>
        <w:rPr>
          <w:rFonts w:hint="eastAsia"/>
          <w:color w:val="000000"/>
        </w:rPr>
        <w:t xml:space="preserve">【備註】　　　　　　　　　　　</w:t>
      </w:r>
    </w:p>
    <w:p w14:paraId="13EED368" w14:textId="77777777" w:rsidR="00BD54B4" w:rsidRDefault="00BD54B4">
      <w:pPr>
        <w:pStyle w:val="p0"/>
        <w:autoSpaceDN w:val="0"/>
        <w:spacing w:line="360" w:lineRule="atLeast"/>
        <w:rPr>
          <w:sz w:val="24"/>
          <w:szCs w:val="24"/>
        </w:rPr>
      </w:pPr>
    </w:p>
    <w:p w14:paraId="4C30FB32" w14:textId="77777777" w:rsidR="00BD54B4" w:rsidRDefault="00F26FE1">
      <w:pPr>
        <w:pStyle w:val="p0"/>
        <w:autoSpaceDN w:val="0"/>
        <w:spacing w:line="360" w:lineRule="atLeast"/>
        <w:rPr>
          <w:sz w:val="24"/>
          <w:szCs w:val="24"/>
        </w:rPr>
      </w:pPr>
      <w:r>
        <w:rPr>
          <w:rFonts w:hint="eastAsia"/>
          <w:sz w:val="24"/>
          <w:szCs w:val="24"/>
        </w:rPr>
        <w:t>【附送書件】</w:t>
      </w:r>
    </w:p>
    <w:p w14:paraId="0E2192C5" w14:textId="77777777" w:rsidR="00BD54B4" w:rsidRDefault="00F26FE1">
      <w:pPr>
        <w:pStyle w:val="p0"/>
        <w:autoSpaceDN w:val="0"/>
        <w:spacing w:line="360" w:lineRule="atLeast"/>
        <w:rPr>
          <w:sz w:val="24"/>
          <w:szCs w:val="24"/>
        </w:rPr>
      </w:pPr>
      <w:r>
        <w:rPr>
          <w:rFonts w:hint="eastAsia"/>
          <w:sz w:val="24"/>
          <w:szCs w:val="24"/>
        </w:rPr>
        <w:t xml:space="preserve">　　【基本資料表】　　　　　　</w:t>
      </w:r>
    </w:p>
    <w:p w14:paraId="39084EBB" w14:textId="77777777" w:rsidR="00BD54B4" w:rsidRDefault="00F26FE1">
      <w:pPr>
        <w:pStyle w:val="p0"/>
        <w:autoSpaceDN w:val="0"/>
        <w:spacing w:line="360" w:lineRule="atLeast"/>
        <w:rPr>
          <w:sz w:val="24"/>
          <w:szCs w:val="24"/>
        </w:rPr>
      </w:pPr>
      <w:r>
        <w:rPr>
          <w:rFonts w:hint="eastAsia"/>
          <w:sz w:val="24"/>
          <w:szCs w:val="24"/>
        </w:rPr>
        <w:t xml:space="preserve">　　【委任書】　　　　　　　　</w:t>
      </w:r>
    </w:p>
    <w:p w14:paraId="0EC13A7F" w14:textId="77777777" w:rsidR="00BD54B4" w:rsidRDefault="00F26FE1">
      <w:pPr>
        <w:pStyle w:val="p0"/>
        <w:autoSpaceDN w:val="0"/>
        <w:spacing w:line="360" w:lineRule="atLeast"/>
        <w:rPr>
          <w:sz w:val="24"/>
          <w:szCs w:val="24"/>
        </w:rPr>
      </w:pPr>
      <w:r>
        <w:rPr>
          <w:rFonts w:hint="eastAsia"/>
          <w:sz w:val="24"/>
          <w:szCs w:val="24"/>
        </w:rPr>
        <w:t xml:space="preserve">　　【其他】</w:t>
      </w:r>
    </w:p>
    <w:p w14:paraId="25EDD675" w14:textId="77777777" w:rsidR="00BD54B4" w:rsidRDefault="00F26FE1">
      <w:pPr>
        <w:pStyle w:val="p0"/>
        <w:autoSpaceDN w:val="0"/>
        <w:spacing w:line="360" w:lineRule="atLeast"/>
        <w:rPr>
          <w:sz w:val="24"/>
          <w:szCs w:val="24"/>
        </w:rPr>
      </w:pPr>
      <w:r>
        <w:rPr>
          <w:rFonts w:hint="eastAsia"/>
          <w:sz w:val="24"/>
          <w:szCs w:val="24"/>
        </w:rPr>
        <w:t xml:space="preserve">　　　【文件描述】　　　　　　</w:t>
      </w:r>
    </w:p>
    <w:p w14:paraId="30490273" w14:textId="77777777" w:rsidR="00BD54B4" w:rsidRDefault="00F26FE1">
      <w:pPr>
        <w:pStyle w:val="p0"/>
        <w:autoSpaceDN w:val="0"/>
        <w:spacing w:line="360" w:lineRule="atLeast"/>
        <w:rPr>
          <w:sz w:val="24"/>
          <w:szCs w:val="24"/>
        </w:rPr>
      </w:pPr>
      <w:r>
        <w:rPr>
          <w:rFonts w:hint="eastAsia"/>
          <w:sz w:val="24"/>
          <w:szCs w:val="24"/>
        </w:rPr>
        <w:t xml:space="preserve">　　　【文件檔名】　　　　　　</w:t>
      </w:r>
    </w:p>
    <w:p w14:paraId="7BEFB53D" w14:textId="77777777" w:rsidR="00BD54B4" w:rsidRDefault="00BD54B4">
      <w:pPr>
        <w:pStyle w:val="p0"/>
        <w:autoSpaceDN w:val="0"/>
        <w:spacing w:line="360" w:lineRule="atLeast"/>
        <w:rPr>
          <w:sz w:val="24"/>
          <w:szCs w:val="24"/>
        </w:rPr>
      </w:pPr>
    </w:p>
    <w:p w14:paraId="3608DF98" w14:textId="77777777" w:rsidR="00BD54B4" w:rsidRDefault="00F26FE1">
      <w:pPr>
        <w:rPr>
          <w:color w:val="000000"/>
        </w:rPr>
      </w:pPr>
      <w:r>
        <w:rPr>
          <w:rFonts w:hint="eastAsia"/>
          <w:color w:val="000000"/>
        </w:rPr>
        <w:t>【本申請書所檢送之PDF檔或影像檔與原本或正本相同】</w:t>
      </w:r>
    </w:p>
    <w:p w14:paraId="0D769C91" w14:textId="77777777" w:rsidR="00BD54B4" w:rsidRDefault="00F26FE1">
      <w:pPr>
        <w:rPr>
          <w:color w:val="000000"/>
        </w:rPr>
      </w:pPr>
      <w:proofErr w:type="gramStart"/>
      <w:r>
        <w:rPr>
          <w:rFonts w:hint="eastAsia"/>
          <w:color w:val="000000"/>
        </w:rPr>
        <w:t>【</w:t>
      </w:r>
      <w:proofErr w:type="gramEnd"/>
      <w:r>
        <w:rPr>
          <w:rFonts w:hint="eastAsia"/>
          <w:color w:val="000000"/>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14:paraId="1A61320E" w14:textId="77777777" w:rsidR="00BD54B4" w:rsidRDefault="00BD54B4">
      <w:pPr>
        <w:pStyle w:val="p0"/>
        <w:autoSpaceDN w:val="0"/>
        <w:spacing w:line="288" w:lineRule="auto"/>
        <w:rPr>
          <w:sz w:val="24"/>
          <w:szCs w:val="24"/>
        </w:rPr>
      </w:pPr>
    </w:p>
    <w:p w14:paraId="3A9F3718" w14:textId="77777777" w:rsidR="00286814" w:rsidRDefault="00286814">
      <w:pPr>
        <w:pStyle w:val="p0"/>
        <w:autoSpaceDN w:val="0"/>
        <w:spacing w:line="288" w:lineRule="auto"/>
        <w:rPr>
          <w:sz w:val="24"/>
          <w:szCs w:val="24"/>
        </w:rPr>
        <w:sectPr w:rsidR="00286814">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851" w:footer="992" w:gutter="0"/>
          <w:pgNumType w:start="1"/>
          <w:cols w:space="425"/>
          <w:docGrid w:linePitch="360"/>
        </w:sectPr>
      </w:pPr>
    </w:p>
    <w:p w14:paraId="7588CD47"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lastRenderedPageBreak/>
        <w:t>【基本資料】</w:t>
      </w:r>
    </w:p>
    <w:p w14:paraId="1C38041F"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【個人資料】</w:t>
      </w:r>
    </w:p>
    <w:p w14:paraId="2C02DF52"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【申請人】</w:t>
      </w:r>
    </w:p>
    <w:p w14:paraId="053E2043"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【國籍】　　　　　　</w:t>
      </w:r>
    </w:p>
    <w:p w14:paraId="3B686B27" w14:textId="59A340AE"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【身分種類】　　　　自然人</w:t>
      </w:r>
      <w:r w:rsidRPr="00BC182E">
        <w:rPr>
          <w:rFonts w:ascii="新細明體" w:hAnsi="新細明體"/>
          <w:color w:val="000000"/>
          <w:sz w:val="24"/>
          <w:szCs w:val="24"/>
        </w:rPr>
        <w:t>/</w:t>
      </w:r>
      <w:r w:rsidRPr="00BC182E">
        <w:rPr>
          <w:rFonts w:ascii="新細明體" w:hAnsi="新細明體" w:hint="eastAsia"/>
          <w:color w:val="000000"/>
          <w:sz w:val="24"/>
          <w:szCs w:val="24"/>
        </w:rPr>
        <w:t>法人公司機關學校</w:t>
      </w:r>
      <w:r w:rsidRPr="00BC182E">
        <w:rPr>
          <w:rFonts w:ascii="新細明體" w:hAnsi="新細明體"/>
          <w:color w:val="000000"/>
          <w:sz w:val="24"/>
          <w:szCs w:val="24"/>
        </w:rPr>
        <w:t>/</w:t>
      </w:r>
      <w:bookmarkStart w:id="0" w:name="_GoBack"/>
      <w:r w:rsidR="0077537F" w:rsidRPr="0077537F">
        <w:rPr>
          <w:rFonts w:ascii="新細明體" w:hAnsi="新細明體" w:hint="eastAsia"/>
          <w:sz w:val="24"/>
          <w:szCs w:val="24"/>
        </w:rPr>
        <w:t>商號行號工廠非法人團體</w:t>
      </w:r>
      <w:bookmarkEnd w:id="0"/>
    </w:p>
    <w:p w14:paraId="2FE39594"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【應受送達人】　　　是</w:t>
      </w:r>
    </w:p>
    <w:p w14:paraId="48EE2382"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72D51CC6"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74BDBD01"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【英文姓名】　　　　</w:t>
      </w:r>
    </w:p>
    <w:p w14:paraId="2E08D0EA"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【中文名稱】　　　　</w:t>
      </w:r>
    </w:p>
    <w:p w14:paraId="23437D19"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【英文名稱】　　　　</w:t>
      </w:r>
    </w:p>
    <w:p w14:paraId="6F22E49F"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【居住國】　　　　　</w:t>
      </w:r>
    </w:p>
    <w:p w14:paraId="28A99EF9"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【郵遞區號】　　　　</w:t>
      </w:r>
    </w:p>
    <w:p w14:paraId="0E449000"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【中文地址】　　　　</w:t>
      </w:r>
    </w:p>
    <w:p w14:paraId="775505CC"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【英文地址】　　　　</w:t>
      </w:r>
    </w:p>
    <w:p w14:paraId="13CC4CFC"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【代表人中文姓名】　</w:t>
      </w:r>
    </w:p>
    <w:p w14:paraId="1FB22C5A"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【代表人英文姓名】　</w:t>
      </w:r>
    </w:p>
    <w:p w14:paraId="115C3324"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【電話】　　　　　　</w:t>
      </w:r>
    </w:p>
    <w:p w14:paraId="1922B9A2"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【傳真】　　　　　　</w:t>
      </w:r>
    </w:p>
    <w:p w14:paraId="64382F40"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【手機】　　　　　　</w:t>
      </w:r>
    </w:p>
    <w:p w14:paraId="5A799B51"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E-mail</w:t>
      </w:r>
      <w:r w:rsidRPr="00BC182E">
        <w:rPr>
          <w:rFonts w:ascii="新細明體" w:hAnsi="新細明體" w:hint="eastAsia"/>
          <w:color w:val="000000"/>
          <w:sz w:val="24"/>
          <w:szCs w:val="24"/>
        </w:rPr>
        <w:t xml:space="preserve">】　　　　　</w:t>
      </w:r>
    </w:p>
    <w:p w14:paraId="06484FF1"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【法定代理人</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1F2F780A"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【法定代理人中文姓名】</w:t>
      </w:r>
    </w:p>
    <w:p w14:paraId="7B1CE6E7" w14:textId="77777777" w:rsidR="00286814" w:rsidRPr="00BC182E" w:rsidRDefault="00286814" w:rsidP="00286814">
      <w:pPr>
        <w:pStyle w:val="p0"/>
        <w:autoSpaceDN w:val="0"/>
        <w:spacing w:line="288" w:lineRule="auto"/>
        <w:rPr>
          <w:rFonts w:ascii="新細明體" w:hAnsi="新細明體"/>
        </w:rPr>
      </w:pPr>
    </w:p>
    <w:p w14:paraId="1ED332DE"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【代理人】</w:t>
      </w:r>
    </w:p>
    <w:p w14:paraId="2753275F"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【證書字號】　　　　　</w:t>
      </w:r>
    </w:p>
    <w:p w14:paraId="3C1A2E3F"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536CEC58"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14B3D46C"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【郵遞區號】　　　　　</w:t>
      </w:r>
    </w:p>
    <w:p w14:paraId="51E8EEA7"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【中文地址】　　　　　</w:t>
      </w:r>
    </w:p>
    <w:p w14:paraId="70185814"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【電話】　　　　　　　</w:t>
      </w:r>
    </w:p>
    <w:p w14:paraId="70F7E82E"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【傳真】　　　　　　　</w:t>
      </w:r>
    </w:p>
    <w:p w14:paraId="719322B8"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【手機】　　　　　　　</w:t>
      </w:r>
    </w:p>
    <w:p w14:paraId="34A7F058"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E-mail</w:t>
      </w:r>
      <w:r w:rsidRPr="00BC182E">
        <w:rPr>
          <w:rFonts w:ascii="新細明體" w:hAnsi="新細明體" w:hint="eastAsia"/>
          <w:color w:val="000000"/>
          <w:sz w:val="24"/>
          <w:szCs w:val="24"/>
        </w:rPr>
        <w:t xml:space="preserve">】　　　　　　</w:t>
      </w:r>
    </w:p>
    <w:p w14:paraId="29BC316B"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p>
    <w:p w14:paraId="33C09A5B" w14:textId="77777777" w:rsidR="00286814" w:rsidRPr="00BC182E" w:rsidRDefault="00286814" w:rsidP="00286814">
      <w:pPr>
        <w:pStyle w:val="p0"/>
        <w:autoSpaceDN w:val="0"/>
        <w:rPr>
          <w:rFonts w:ascii="新細明體" w:hAnsi="新細明體"/>
        </w:rPr>
      </w:pPr>
      <w:r w:rsidRPr="00BC182E">
        <w:rPr>
          <w:rFonts w:ascii="新細明體" w:hAnsi="新細明體" w:hint="eastAsia"/>
          <w:sz w:val="24"/>
          <w:szCs w:val="24"/>
        </w:rPr>
        <w:t xml:space="preserve">　　【送達代收人】</w:t>
      </w:r>
    </w:p>
    <w:p w14:paraId="7EEE6FA5" w14:textId="77777777" w:rsidR="00286814" w:rsidRPr="00BC182E" w:rsidRDefault="00286814" w:rsidP="00286814">
      <w:pPr>
        <w:pStyle w:val="p0"/>
        <w:autoSpaceDN w:val="0"/>
        <w:rPr>
          <w:rFonts w:ascii="新細明體" w:hAnsi="新細明體"/>
        </w:rPr>
      </w:pPr>
      <w:r w:rsidRPr="00BC182E">
        <w:rPr>
          <w:rFonts w:ascii="新細明體" w:hAnsi="新細明體" w:hint="eastAsia"/>
          <w:sz w:val="24"/>
          <w:szCs w:val="24"/>
        </w:rPr>
        <w:t xml:space="preserve">　　　【</w:t>
      </w:r>
      <w:r w:rsidRPr="00BC182E">
        <w:rPr>
          <w:rFonts w:ascii="新細明體" w:hAnsi="新細明體"/>
          <w:sz w:val="24"/>
          <w:szCs w:val="24"/>
        </w:rPr>
        <w:t>ID</w:t>
      </w:r>
      <w:r w:rsidRPr="00BC182E">
        <w:rPr>
          <w:rFonts w:ascii="新細明體" w:hAnsi="新細明體" w:hint="eastAsia"/>
          <w:sz w:val="24"/>
          <w:szCs w:val="24"/>
        </w:rPr>
        <w:t xml:space="preserve">】　　　　　　　　</w:t>
      </w:r>
    </w:p>
    <w:p w14:paraId="1C3DFDF0" w14:textId="77777777" w:rsidR="00286814" w:rsidRPr="00BC182E" w:rsidRDefault="00286814" w:rsidP="00286814">
      <w:pPr>
        <w:pStyle w:val="p0"/>
        <w:autoSpaceDN w:val="0"/>
        <w:rPr>
          <w:rFonts w:ascii="新細明體" w:hAnsi="新細明體"/>
        </w:rPr>
      </w:pPr>
      <w:r w:rsidRPr="00BC182E">
        <w:rPr>
          <w:rFonts w:ascii="新細明體" w:hAnsi="新細明體" w:hint="eastAsia"/>
          <w:sz w:val="24"/>
          <w:szCs w:val="24"/>
        </w:rPr>
        <w:t xml:space="preserve">　　　【中文姓名】　　　　　</w:t>
      </w:r>
    </w:p>
    <w:p w14:paraId="1143905F" w14:textId="77777777" w:rsidR="00286814" w:rsidRPr="00BC182E" w:rsidRDefault="00286814" w:rsidP="00286814">
      <w:pPr>
        <w:pStyle w:val="p0"/>
        <w:autoSpaceDN w:val="0"/>
        <w:rPr>
          <w:rFonts w:ascii="新細明體" w:hAnsi="新細明體"/>
        </w:rPr>
      </w:pPr>
      <w:r w:rsidRPr="00BC182E">
        <w:rPr>
          <w:rFonts w:ascii="新細明體" w:hAnsi="新細明體" w:hint="eastAsia"/>
          <w:color w:val="000000"/>
          <w:sz w:val="24"/>
          <w:szCs w:val="24"/>
        </w:rPr>
        <w:lastRenderedPageBreak/>
        <w:t xml:space="preserve">　　　【郵遞區號】　　　　　</w:t>
      </w:r>
    </w:p>
    <w:p w14:paraId="6806381E" w14:textId="77777777" w:rsidR="00286814" w:rsidRPr="00BC182E" w:rsidRDefault="00286814" w:rsidP="00286814">
      <w:pPr>
        <w:pStyle w:val="p0"/>
        <w:autoSpaceDN w:val="0"/>
        <w:rPr>
          <w:rFonts w:ascii="新細明體" w:hAnsi="新細明體"/>
        </w:rPr>
      </w:pPr>
      <w:r w:rsidRPr="00BC182E">
        <w:rPr>
          <w:rFonts w:ascii="新細明體" w:hAnsi="新細明體" w:hint="eastAsia"/>
          <w:sz w:val="24"/>
          <w:szCs w:val="24"/>
        </w:rPr>
        <w:t xml:space="preserve">　　　【中文地址】　　　　　</w:t>
      </w:r>
    </w:p>
    <w:p w14:paraId="51A3CC29" w14:textId="77777777" w:rsidR="00286814" w:rsidRPr="00BC182E" w:rsidRDefault="00286814" w:rsidP="00286814">
      <w:pPr>
        <w:pStyle w:val="p0"/>
        <w:autoSpaceDN w:val="0"/>
        <w:rPr>
          <w:rFonts w:ascii="新細明體" w:hAnsi="新細明體"/>
        </w:rPr>
      </w:pPr>
      <w:r w:rsidRPr="00BC182E">
        <w:rPr>
          <w:rFonts w:ascii="新細明體" w:hAnsi="新細明體" w:hint="eastAsia"/>
          <w:sz w:val="24"/>
          <w:szCs w:val="24"/>
        </w:rPr>
        <w:t xml:space="preserve">　　　【電話】　　　　　　　</w:t>
      </w:r>
    </w:p>
    <w:p w14:paraId="13DC2500" w14:textId="77777777" w:rsidR="00286814" w:rsidRPr="00BC182E" w:rsidRDefault="00286814" w:rsidP="00286814">
      <w:pPr>
        <w:pStyle w:val="p0"/>
        <w:autoSpaceDN w:val="0"/>
        <w:rPr>
          <w:rFonts w:ascii="新細明體" w:hAnsi="新細明體"/>
        </w:rPr>
      </w:pPr>
      <w:r w:rsidRPr="00BC182E">
        <w:rPr>
          <w:rFonts w:ascii="新細明體" w:hAnsi="新細明體" w:hint="eastAsia"/>
          <w:sz w:val="24"/>
          <w:szCs w:val="24"/>
        </w:rPr>
        <w:t xml:space="preserve">　</w:t>
      </w:r>
    </w:p>
    <w:p w14:paraId="7F843E3F"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【發明人】</w:t>
      </w:r>
    </w:p>
    <w:p w14:paraId="0F550182"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【國籍】　　　　　　　</w:t>
      </w:r>
    </w:p>
    <w:p w14:paraId="4B278D33"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4760C77A"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66D16703"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【英文姓名】　　　　　</w:t>
      </w:r>
    </w:p>
    <w:p w14:paraId="0A69DA2D" w14:textId="77777777" w:rsidR="00286814" w:rsidRPr="00BC182E" w:rsidRDefault="00286814" w:rsidP="00286814">
      <w:pPr>
        <w:pStyle w:val="p0"/>
        <w:autoSpaceDN w:val="0"/>
        <w:spacing w:line="288" w:lineRule="auto"/>
        <w:rPr>
          <w:rFonts w:ascii="新細明體" w:hAnsi="新細明體"/>
        </w:rPr>
      </w:pPr>
      <w:r w:rsidRPr="00BC182E">
        <w:rPr>
          <w:rFonts w:ascii="新細明體" w:hAnsi="新細明體" w:hint="eastAsia"/>
          <w:sz w:val="24"/>
          <w:szCs w:val="24"/>
        </w:rPr>
        <w:t xml:space="preserve">　</w:t>
      </w:r>
    </w:p>
    <w:p w14:paraId="19E39C09" w14:textId="77777777" w:rsidR="00286814" w:rsidRPr="00BC182E" w:rsidRDefault="00286814" w:rsidP="00286814">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【授權轉帳用戶】</w:t>
      </w:r>
    </w:p>
    <w:p w14:paraId="4BE5B4C6" w14:textId="77777777" w:rsidR="00286814" w:rsidRPr="00BC182E" w:rsidRDefault="00286814" w:rsidP="00286814">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 xml:space="preserve">　　　【扣繳帳號末</w:t>
      </w:r>
      <w:r w:rsidRPr="00BC182E">
        <w:rPr>
          <w:rFonts w:ascii="新細明體" w:hAnsi="新細明體"/>
          <w:color w:val="000000"/>
          <w:sz w:val="24"/>
          <w:szCs w:val="24"/>
        </w:rPr>
        <w:t xml:space="preserve">5碼】　　</w:t>
      </w:r>
    </w:p>
    <w:p w14:paraId="4654EFEA" w14:textId="77777777" w:rsidR="00286814" w:rsidRPr="00BC182E" w:rsidRDefault="00286814" w:rsidP="00286814">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 xml:space="preserve">　　　【用戶</w:t>
      </w:r>
      <w:r w:rsidRPr="00BC182E">
        <w:rPr>
          <w:rFonts w:ascii="新細明體" w:hAnsi="新細明體"/>
          <w:color w:val="000000"/>
          <w:sz w:val="24"/>
          <w:szCs w:val="24"/>
        </w:rPr>
        <w:t xml:space="preserve">ID】　　　　　　</w:t>
      </w:r>
    </w:p>
    <w:p w14:paraId="4384B1A2" w14:textId="77777777" w:rsidR="00286814" w:rsidRPr="00BC182E" w:rsidRDefault="00286814" w:rsidP="00286814">
      <w:pPr>
        <w:pStyle w:val="p0"/>
        <w:autoSpaceDN w:val="0"/>
        <w:spacing w:line="360" w:lineRule="atLeast"/>
        <w:rPr>
          <w:rFonts w:ascii="新細明體" w:hAnsi="新細明體"/>
        </w:rPr>
      </w:pPr>
      <w:r w:rsidRPr="00BC182E">
        <w:rPr>
          <w:rFonts w:ascii="新細明體" w:hAnsi="新細明體" w:hint="eastAsia"/>
          <w:color w:val="000000"/>
          <w:sz w:val="24"/>
          <w:szCs w:val="24"/>
        </w:rPr>
        <w:t xml:space="preserve">　　　【收據種類】　　　　　電子</w:t>
      </w:r>
      <w:r w:rsidRPr="00BC182E">
        <w:rPr>
          <w:rFonts w:ascii="新細明體" w:hAnsi="新細明體"/>
          <w:color w:val="000000"/>
          <w:sz w:val="24"/>
          <w:szCs w:val="24"/>
        </w:rPr>
        <w:t>/紙本</w:t>
      </w:r>
    </w:p>
    <w:p w14:paraId="549F7495" w14:textId="77777777" w:rsidR="00286814" w:rsidRPr="00BC182E" w:rsidRDefault="00286814" w:rsidP="00286814">
      <w:pPr>
        <w:overflowPunct w:val="0"/>
        <w:autoSpaceDE w:val="0"/>
        <w:autoSpaceDN w:val="0"/>
        <w:spacing w:line="360" w:lineRule="atLeast"/>
      </w:pPr>
    </w:p>
    <w:p w14:paraId="04486514" w14:textId="77777777" w:rsidR="00286814" w:rsidRPr="00FA291A" w:rsidRDefault="00286814" w:rsidP="00286814">
      <w:pPr>
        <w:rPr>
          <w:color w:val="000000"/>
        </w:rPr>
      </w:pPr>
    </w:p>
    <w:p w14:paraId="1DCA1296" w14:textId="720811C9" w:rsidR="00F26FE1" w:rsidRPr="00286814" w:rsidRDefault="00F26FE1">
      <w:pPr>
        <w:pStyle w:val="p0"/>
        <w:autoSpaceDN w:val="0"/>
        <w:spacing w:line="288" w:lineRule="auto"/>
        <w:rPr>
          <w:sz w:val="24"/>
          <w:szCs w:val="24"/>
        </w:rPr>
      </w:pPr>
    </w:p>
    <w:sectPr w:rsidR="00F26FE1" w:rsidRPr="00286814">
      <w:footerReference w:type="default" r:id="rId15"/>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14844E" w14:textId="77777777" w:rsidR="00F46D90" w:rsidRDefault="00F46D90">
      <w:r>
        <w:separator/>
      </w:r>
    </w:p>
  </w:endnote>
  <w:endnote w:type="continuationSeparator" w:id="0">
    <w:p w14:paraId="4E799C7C" w14:textId="77777777" w:rsidR="00F46D90" w:rsidRDefault="00F46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465ABF" w14:textId="77777777" w:rsidR="00286814" w:rsidRDefault="0028681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425CF2" w14:textId="18C5250E" w:rsidR="00286814" w:rsidRPr="00591CD8" w:rsidRDefault="00286814" w:rsidP="00286814">
    <w:pPr>
      <w:pStyle w:val="a5"/>
      <w:widowControl w:val="0"/>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77537F">
      <w:rPr>
        <w:noProof/>
      </w:rPr>
      <w:t>1</w:t>
    </w:r>
    <w:r>
      <w:rPr>
        <w:rFonts w:hint="eastAsia"/>
      </w:rPr>
      <w:fldChar w:fldCharType="end"/>
    </w:r>
    <w:r>
      <w:rPr>
        <w:rFonts w:hint="eastAsia"/>
      </w:rPr>
      <w:t>頁，共</w:t>
    </w:r>
    <w:r>
      <w:rPr>
        <w:noProof/>
      </w:rPr>
      <w:fldChar w:fldCharType="begin"/>
    </w:r>
    <w:r>
      <w:rPr>
        <w:noProof/>
      </w:rPr>
      <w:instrText xml:space="preserve"> SECTIONPAGES  \* MERGEFORMAT </w:instrText>
    </w:r>
    <w:r>
      <w:rPr>
        <w:noProof/>
      </w:rPr>
      <w:fldChar w:fldCharType="separate"/>
    </w:r>
    <w:r w:rsidR="0077537F">
      <w:rPr>
        <w:noProof/>
      </w:rPr>
      <w:t>1</w:t>
    </w:r>
    <w:r>
      <w:rPr>
        <w:noProof/>
      </w:rPr>
      <w:fldChar w:fldCharType="end"/>
    </w:r>
    <w:r>
      <w:rPr>
        <w:rFonts w:hint="eastAsia"/>
      </w:rPr>
      <w:t>頁(</w:t>
    </w:r>
    <w:r w:rsidRPr="00591CD8">
      <w:rPr>
        <w:rFonts w:hint="eastAsia"/>
        <w:color w:val="000000"/>
      </w:rPr>
      <w:t>延緩公告申請書</w:t>
    </w:r>
    <w:r>
      <w:rPr>
        <w:rFonts w:hint="eastAsia"/>
      </w:rPr>
      <w:t>)</w:t>
    </w:r>
  </w:p>
  <w:p w14:paraId="7BD88670" w14:textId="77777777" w:rsidR="00286814" w:rsidRPr="00286814" w:rsidRDefault="0028681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5C5D1" w14:textId="77777777" w:rsidR="00286814" w:rsidRDefault="00286814">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3649FE" w14:textId="202EE1AF" w:rsidR="00286814" w:rsidRPr="00591CD8" w:rsidRDefault="00286814" w:rsidP="00286814">
    <w:pPr>
      <w:pStyle w:val="a5"/>
      <w:widowControl w:val="0"/>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77537F">
      <w:rPr>
        <w:noProof/>
      </w:rPr>
      <w:t>1</w:t>
    </w:r>
    <w:r>
      <w:rPr>
        <w:rFonts w:hint="eastAsia"/>
      </w:rPr>
      <w:fldChar w:fldCharType="end"/>
    </w:r>
    <w:r>
      <w:rPr>
        <w:rFonts w:hint="eastAsia"/>
      </w:rPr>
      <w:t>頁，共</w:t>
    </w:r>
    <w:r>
      <w:rPr>
        <w:noProof/>
      </w:rPr>
      <w:fldChar w:fldCharType="begin"/>
    </w:r>
    <w:r>
      <w:rPr>
        <w:noProof/>
      </w:rPr>
      <w:instrText xml:space="preserve"> SECTIONPAGES  \* MERGEFORMAT </w:instrText>
    </w:r>
    <w:r>
      <w:rPr>
        <w:noProof/>
      </w:rPr>
      <w:fldChar w:fldCharType="separate"/>
    </w:r>
    <w:r w:rsidR="0077537F">
      <w:rPr>
        <w:noProof/>
      </w:rPr>
      <w:t>2</w:t>
    </w:r>
    <w:r>
      <w:rPr>
        <w:noProof/>
      </w:rPr>
      <w:fldChar w:fldCharType="end"/>
    </w:r>
    <w:r>
      <w:rPr>
        <w:rFonts w:hint="eastAsia"/>
      </w:rPr>
      <w:t>頁(基本資料表)</w:t>
    </w:r>
  </w:p>
  <w:p w14:paraId="7CC17720" w14:textId="77777777" w:rsidR="00286814" w:rsidRPr="00286814" w:rsidRDefault="0028681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55AD94" w14:textId="77777777" w:rsidR="00F46D90" w:rsidRDefault="00F46D90">
      <w:r>
        <w:separator/>
      </w:r>
    </w:p>
  </w:footnote>
  <w:footnote w:type="continuationSeparator" w:id="0">
    <w:p w14:paraId="3A56607D" w14:textId="77777777" w:rsidR="00F46D90" w:rsidRDefault="00F46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4C7AB6" w14:textId="77777777" w:rsidR="00286814" w:rsidRDefault="0028681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08956" w14:textId="77777777" w:rsidR="00286814" w:rsidRDefault="0028681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14F35" w14:textId="77777777" w:rsidR="00286814" w:rsidRDefault="0028681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732A1"/>
    <w:multiLevelType w:val="hybridMultilevel"/>
    <w:tmpl w:val="0290AC42"/>
    <w:lvl w:ilvl="0" w:tplc="0272503A">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5A7041BE"/>
    <w:multiLevelType w:val="hybridMultilevel"/>
    <w:tmpl w:val="6CDE099A"/>
    <w:lvl w:ilvl="0" w:tplc="B16611F2">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D34"/>
    <w:rsid w:val="00286814"/>
    <w:rsid w:val="00671795"/>
    <w:rsid w:val="0077537F"/>
    <w:rsid w:val="00BA5708"/>
    <w:rsid w:val="00BD54B4"/>
    <w:rsid w:val="00DD1F08"/>
    <w:rsid w:val="00EA1D34"/>
    <w:rsid w:val="00EF6D9E"/>
    <w:rsid w:val="00F26FE1"/>
    <w:rsid w:val="00F46D90"/>
    <w:rsid w:val="00FC349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09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link w:val="a5"/>
    <w:uiPriority w:val="99"/>
    <w:locked/>
    <w:rPr>
      <w:rFonts w:ascii="新細明體" w:eastAsia="新細明體" w:hAnsi="新細明體" w:cs="新細明體" w:hint="eastAsia"/>
    </w:rPr>
  </w:style>
  <w:style w:type="paragraph" w:styleId="a7">
    <w:name w:val="Balloon Text"/>
    <w:basedOn w:val="a"/>
    <w:link w:val="a8"/>
    <w:uiPriority w:val="99"/>
    <w:semiHidden/>
    <w:unhideWhenUsed/>
    <w:rPr>
      <w:rFonts w:ascii="Cambria" w:hAnsi="Cambria" w:cs="Times New Roman"/>
      <w:sz w:val="18"/>
      <w:szCs w:val="18"/>
    </w:rPr>
  </w:style>
  <w:style w:type="character" w:customStyle="1" w:styleId="a8">
    <w:name w:val="註解方塊文字 字元"/>
    <w:link w:val="a7"/>
    <w:uiPriority w:val="99"/>
    <w:semiHidden/>
    <w:locked/>
    <w:rPr>
      <w:rFonts w:ascii="Cambria" w:eastAsia="新細明體" w:hAnsi="Cambria" w:cs="Times New Roman" w:hint="default"/>
      <w:sz w:val="18"/>
      <w:szCs w:val="18"/>
    </w:rPr>
  </w:style>
  <w:style w:type="paragraph" w:customStyle="1" w:styleId="p0">
    <w:name w:val="p0"/>
    <w:basedOn w:val="a"/>
    <w:rPr>
      <w:rFonts w:ascii="Times New Roman" w:hAnsi="Times New Roman" w:cs="Times New Roman"/>
      <w:sz w:val="20"/>
      <w:szCs w:val="20"/>
    </w:rPr>
  </w:style>
  <w:style w:type="paragraph" w:customStyle="1" w:styleId="p16">
    <w:name w:val="p16"/>
    <w:basedOn w:val="a"/>
    <w:rPr>
      <w:rFonts w:ascii="Times New Roman" w:hAnsi="Times New Roman" w:cs="Times New Roman"/>
      <w:sz w:val="20"/>
      <w:szCs w:val="20"/>
    </w:rPr>
  </w:style>
  <w:style w:type="character" w:customStyle="1" w:styleId="10">
    <w:name w:val="10"/>
    <w:rPr>
      <w:rFonts w:ascii="Times New Roman" w:hAnsi="Times New Roman" w:cs="Times New Roman" w:hint="default"/>
      <w:sz w:val="20"/>
      <w:szCs w:val="20"/>
    </w:rPr>
  </w:style>
  <w:style w:type="character" w:customStyle="1" w:styleId="15">
    <w:name w:val="15"/>
    <w:rPr>
      <w:rFonts w:ascii="Times New Roman" w:hAnsi="Times New Roman" w:cs="Times New Roman" w:hint="default"/>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link w:val="a5"/>
    <w:uiPriority w:val="99"/>
    <w:locked/>
    <w:rPr>
      <w:rFonts w:ascii="新細明體" w:eastAsia="新細明體" w:hAnsi="新細明體" w:cs="新細明體" w:hint="eastAsia"/>
    </w:rPr>
  </w:style>
  <w:style w:type="paragraph" w:styleId="a7">
    <w:name w:val="Balloon Text"/>
    <w:basedOn w:val="a"/>
    <w:link w:val="a8"/>
    <w:uiPriority w:val="99"/>
    <w:semiHidden/>
    <w:unhideWhenUsed/>
    <w:rPr>
      <w:rFonts w:ascii="Cambria" w:hAnsi="Cambria" w:cs="Times New Roman"/>
      <w:sz w:val="18"/>
      <w:szCs w:val="18"/>
    </w:rPr>
  </w:style>
  <w:style w:type="character" w:customStyle="1" w:styleId="a8">
    <w:name w:val="註解方塊文字 字元"/>
    <w:link w:val="a7"/>
    <w:uiPriority w:val="99"/>
    <w:semiHidden/>
    <w:locked/>
    <w:rPr>
      <w:rFonts w:ascii="Cambria" w:eastAsia="新細明體" w:hAnsi="Cambria" w:cs="Times New Roman" w:hint="default"/>
      <w:sz w:val="18"/>
      <w:szCs w:val="18"/>
    </w:rPr>
  </w:style>
  <w:style w:type="paragraph" w:customStyle="1" w:styleId="p0">
    <w:name w:val="p0"/>
    <w:basedOn w:val="a"/>
    <w:rPr>
      <w:rFonts w:ascii="Times New Roman" w:hAnsi="Times New Roman" w:cs="Times New Roman"/>
      <w:sz w:val="20"/>
      <w:szCs w:val="20"/>
    </w:rPr>
  </w:style>
  <w:style w:type="paragraph" w:customStyle="1" w:styleId="p16">
    <w:name w:val="p16"/>
    <w:basedOn w:val="a"/>
    <w:rPr>
      <w:rFonts w:ascii="Times New Roman" w:hAnsi="Times New Roman" w:cs="Times New Roman"/>
      <w:sz w:val="20"/>
      <w:szCs w:val="20"/>
    </w:rPr>
  </w:style>
  <w:style w:type="character" w:customStyle="1" w:styleId="10">
    <w:name w:val="10"/>
    <w:rPr>
      <w:rFonts w:ascii="Times New Roman" w:hAnsi="Times New Roman" w:cs="Times New Roman" w:hint="default"/>
      <w:sz w:val="20"/>
      <w:szCs w:val="20"/>
    </w:rPr>
  </w:style>
  <w:style w:type="character" w:customStyle="1" w:styleId="15">
    <w:name w:val="15"/>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3201\Downloads\&#26032;&#22686;&#36039;&#26009;&#22846;%20(3)\form\Word\&#23560;&#21033;&#30003;&#35531;&#26360;\12&#30003;&#38936;&#23560;&#21033;&#35657;&#26360;&#21450;&#30003;&#35531;&#24310;&#32233;&#20844;&#21578;&#30003;&#35531;&#2636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2A8C3-0D75-4128-82C9-3D9BE25F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12申領專利證書及申請延緩公告申請書.dot</Template>
  <TotalTime>3</TotalTime>
  <Pages>3</Pages>
  <Words>178</Words>
  <Characters>1015</Characters>
  <Application>Microsoft Office Word</Application>
  <DocSecurity>0</DocSecurity>
  <Lines>8</Lines>
  <Paragraphs>2</Paragraphs>
  <ScaleCrop>false</ScaleCrop>
  <Company/>
  <LinksUpToDate>false</LinksUpToDate>
  <CharactersWithSpaces>1191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【申領專利證書及申請延緩公告申請書】</dc:title>
  <dc:creator>20699周桂伊</dc:creator>
  <cp:lastModifiedBy>20958陳照均</cp:lastModifiedBy>
  <cp:revision>6</cp:revision>
  <cp:lastPrinted>2013-05-29T09:39:00Z</cp:lastPrinted>
  <dcterms:created xsi:type="dcterms:W3CDTF">2022-11-30T07:51:00Z</dcterms:created>
  <dcterms:modified xsi:type="dcterms:W3CDTF">2023-03-23T09:00:00Z</dcterms:modified>
</cp:coreProperties>
</file>